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E83" w:rsidRPr="00A003FC" w:rsidRDefault="004E7E83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 w:rsidR="00D81E8E">
        <w:rPr>
          <w:b/>
          <w:sz w:val="24"/>
          <w:szCs w:val="24"/>
          <w:lang w:val="it-IT"/>
        </w:rPr>
        <w:tab/>
        <w:t>SA3LI12_</w:t>
      </w:r>
      <w:r w:rsidR="0020290E">
        <w:rPr>
          <w:b/>
          <w:sz w:val="24"/>
          <w:szCs w:val="24"/>
          <w:lang w:val="it-IT"/>
        </w:rPr>
        <w:t>024</w:t>
      </w:r>
    </w:p>
    <w:p w:rsidR="004E7E83" w:rsidRPr="007D5AF4" w:rsidRDefault="004E7E83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ity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4E7E83" w:rsidRPr="007D5AF4" w:rsidRDefault="004E7E83" w:rsidP="00A306C0">
      <w:pPr>
        <w:rPr>
          <w:lang w:val="en-US"/>
        </w:rPr>
      </w:pPr>
    </w:p>
    <w:p w:rsidR="004E7E83" w:rsidRPr="007D5AF4" w:rsidRDefault="004E7E83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 w:rsidR="00D81E8E">
        <w:rPr>
          <w:b/>
          <w:lang w:val="en-US"/>
        </w:rPr>
        <w:t>Sprint</w:t>
      </w:r>
    </w:p>
    <w:p w:rsidR="004E7E83" w:rsidRPr="00D81E8E" w:rsidRDefault="004E7E83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 w:rsidR="000D5CF9">
        <w:rPr>
          <w:b/>
          <w:lang w:val="en-US"/>
        </w:rPr>
        <w:t>Basic VMI use case</w:t>
      </w:r>
    </w:p>
    <w:p w:rsidR="004E7E83" w:rsidRPr="007D5AF4" w:rsidRDefault="004E7E83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4E7E83" w:rsidRPr="007D5AF4" w:rsidRDefault="004E7E83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4E7E83" w:rsidRPr="007D5AF4" w:rsidRDefault="00D81E8E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??</w:t>
      </w:r>
    </w:p>
    <w:p w:rsidR="004E7E83" w:rsidRDefault="004E7E83" w:rsidP="002B138D">
      <w:pPr>
        <w:pStyle w:val="Heading2"/>
        <w:numPr>
          <w:ilvl w:val="0"/>
          <w:numId w:val="24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D81E8E" w:rsidRPr="00D81E8E" w:rsidRDefault="00D81E8E" w:rsidP="00D81E8E">
      <w:pPr>
        <w:pStyle w:val="ListParagraph"/>
        <w:rPr>
          <w:lang w:val="en-US"/>
        </w:rPr>
      </w:pPr>
      <w:bookmarkStart w:id="0" w:name="_Toc227640903"/>
      <w:bookmarkStart w:id="1" w:name="_Toc227641308"/>
      <w:r w:rsidRPr="00D81E8E">
        <w:rPr>
          <w:lang w:val="en-US"/>
        </w:rPr>
        <w:t xml:space="preserve">This contribution proposes a </w:t>
      </w:r>
      <w:r w:rsidR="000D5CF9">
        <w:rPr>
          <w:lang w:val="en-US"/>
        </w:rPr>
        <w:t>VMI (Virtual Machine Image) use case for the cloud services living document.</w:t>
      </w:r>
    </w:p>
    <w:p w:rsidR="00D81E8E" w:rsidRPr="00D81E8E" w:rsidRDefault="00D81E8E" w:rsidP="00D81E8E">
      <w:pPr>
        <w:pStyle w:val="Heading2"/>
        <w:numPr>
          <w:ilvl w:val="0"/>
          <w:numId w:val="24"/>
        </w:numPr>
        <w:rPr>
          <w:b w:val="0"/>
          <w:bCs/>
        </w:rPr>
      </w:pPr>
      <w:r>
        <w:rPr>
          <w:rStyle w:val="Strong"/>
        </w:rPr>
        <w:t>Discussion</w:t>
      </w:r>
    </w:p>
    <w:p w:rsidR="00430DC0" w:rsidRDefault="000D5CF9" w:rsidP="000D5CF9">
      <w:pPr>
        <w:jc w:val="both"/>
        <w:rPr>
          <w:lang w:val="en-US"/>
        </w:rPr>
      </w:pPr>
      <w:r>
        <w:rPr>
          <w:lang w:val="en-US"/>
        </w:rPr>
        <w:t>Virtual Machine Images are basic capabilities in most VM implementations allowing for a VM to start in a known or pre-configured state.  VMIs extend from the need to save state at specific events in order to restart a VM on possibly another physical processing platform.</w:t>
      </w:r>
    </w:p>
    <w:p w:rsidR="000D5CF9" w:rsidRPr="000D5CF9" w:rsidRDefault="000D5CF9" w:rsidP="000D5CF9">
      <w:pPr>
        <w:jc w:val="both"/>
        <w:rPr>
          <w:lang w:val="en-US"/>
        </w:rPr>
      </w:pPr>
      <w:r>
        <w:rPr>
          <w:lang w:val="en-US"/>
        </w:rPr>
        <w:t>VMIs can be created either explicitly by the user, by the application for creating application checkpoints, or by the VMM (virtual machine monitor) for scheduling purposes.</w:t>
      </w:r>
    </w:p>
    <w:p w:rsidR="004E7E83" w:rsidRDefault="004E7E83" w:rsidP="002B138D">
      <w:pPr>
        <w:pStyle w:val="Heading2"/>
        <w:numPr>
          <w:ilvl w:val="0"/>
          <w:numId w:val="24"/>
        </w:numPr>
        <w:rPr>
          <w:rStyle w:val="Strong"/>
        </w:rPr>
      </w:pPr>
      <w:r>
        <w:rPr>
          <w:rStyle w:val="Strong"/>
        </w:rPr>
        <w:t>Proposal</w:t>
      </w:r>
    </w:p>
    <w:p w:rsidR="004E7E83" w:rsidRPr="002B138D" w:rsidRDefault="00D81E8E" w:rsidP="002B138D">
      <w:pPr>
        <w:rPr>
          <w:lang w:eastAsia="en-US"/>
        </w:rPr>
      </w:pPr>
      <w:r>
        <w:rPr>
          <w:lang w:eastAsia="en-US"/>
        </w:rPr>
        <w:t>***********************First addition******************************</w:t>
      </w:r>
    </w:p>
    <w:p w:rsidR="000D5CF9" w:rsidRDefault="004E7E83" w:rsidP="000D5CF9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r>
        <w:rPr>
          <w:b w:val="0"/>
        </w:rPr>
        <w:t xml:space="preserve">1 </w:t>
      </w:r>
      <w:r w:rsidR="000D5CF9">
        <w:rPr>
          <w:b w:val="0"/>
        </w:rPr>
        <w:t>Use cases</w:t>
      </w:r>
    </w:p>
    <w:p w:rsidR="000D5CF9" w:rsidRDefault="000D5CF9" w:rsidP="000D5CF9">
      <w:pPr>
        <w:pStyle w:val="ListParagraph"/>
        <w:numPr>
          <w:ilvl w:val="0"/>
          <w:numId w:val="39"/>
        </w:numPr>
        <w:rPr>
          <w:lang w:eastAsia="en-US"/>
        </w:rPr>
      </w:pPr>
      <w:r>
        <w:rPr>
          <w:lang w:eastAsia="en-US"/>
        </w:rPr>
        <w:t>Virtual Machine Image (VMI) basic use case.</w:t>
      </w:r>
    </w:p>
    <w:p w:rsidR="000D5CF9" w:rsidRDefault="000D5CF9" w:rsidP="000D5CF9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Overview</w:t>
      </w:r>
    </w:p>
    <w:p w:rsidR="000D5CF9" w:rsidRDefault="000D5CF9" w:rsidP="000D5CF9">
      <w:pPr>
        <w:ind w:left="720"/>
        <w:rPr>
          <w:lang w:eastAsia="en-US"/>
        </w:rPr>
      </w:pPr>
      <w:r>
        <w:rPr>
          <w:lang w:eastAsia="en-US"/>
        </w:rPr>
        <w:t>This use case describes basic VMI operation when the image is explicitly created by the user.</w:t>
      </w:r>
    </w:p>
    <w:p w:rsidR="000D5CF9" w:rsidRDefault="000D5CF9" w:rsidP="000D5CF9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Actors</w:t>
      </w:r>
    </w:p>
    <w:p w:rsidR="000D5CF9" w:rsidRDefault="000D5CF9" w:rsidP="000D5CF9">
      <w:pPr>
        <w:ind w:left="1080"/>
        <w:rPr>
          <w:lang w:eastAsia="en-US"/>
        </w:rPr>
      </w:pPr>
      <w:r>
        <w:rPr>
          <w:lang w:eastAsia="en-US"/>
        </w:rPr>
        <w:t xml:space="preserve">The user is John. </w:t>
      </w:r>
    </w:p>
    <w:p w:rsidR="000D5CF9" w:rsidRDefault="000D5CF9" w:rsidP="000D5CF9">
      <w:pPr>
        <w:ind w:left="1080"/>
        <w:rPr>
          <w:lang w:eastAsia="en-US"/>
        </w:rPr>
      </w:pPr>
      <w:r>
        <w:rPr>
          <w:lang w:eastAsia="en-US"/>
        </w:rPr>
        <w:t xml:space="preserve">McCloud is the cloud service provider providing </w:t>
      </w:r>
      <w:proofErr w:type="spellStart"/>
      <w:r>
        <w:rPr>
          <w:lang w:eastAsia="en-US"/>
        </w:rPr>
        <w:t>IaaS</w:t>
      </w:r>
      <w:proofErr w:type="spellEnd"/>
      <w:r>
        <w:rPr>
          <w:lang w:eastAsia="en-US"/>
        </w:rPr>
        <w:t xml:space="preserve"> on a variety of target hardware platforms</w:t>
      </w:r>
      <w:r w:rsidR="0011235A">
        <w:rPr>
          <w:lang w:eastAsia="en-US"/>
        </w:rPr>
        <w:t xml:space="preserve"> but a single hypervisor (VMM)</w:t>
      </w:r>
      <w:r>
        <w:rPr>
          <w:lang w:eastAsia="en-US"/>
        </w:rPr>
        <w:t>.</w:t>
      </w:r>
    </w:p>
    <w:p w:rsidR="000D5CF9" w:rsidRDefault="002A74B0" w:rsidP="002A74B0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Preconditio</w:t>
      </w:r>
      <w:r w:rsidR="000D5CF9">
        <w:rPr>
          <w:lang w:eastAsia="en-US"/>
        </w:rPr>
        <w:t>ns</w:t>
      </w:r>
    </w:p>
    <w:p w:rsidR="002A74B0" w:rsidRDefault="002A74B0" w:rsidP="002A74B0">
      <w:pPr>
        <w:ind w:left="1080"/>
        <w:rPr>
          <w:lang w:eastAsia="en-US"/>
        </w:rPr>
      </w:pPr>
      <w:r>
        <w:rPr>
          <w:lang w:eastAsia="en-US"/>
        </w:rPr>
        <w:t>John is a subscriber of the McCloud services and has VMI management privileges for private, shared and public images.</w:t>
      </w:r>
    </w:p>
    <w:p w:rsidR="002A74B0" w:rsidRDefault="002A74B0" w:rsidP="002A74B0">
      <w:pPr>
        <w:ind w:left="1080"/>
        <w:rPr>
          <w:lang w:eastAsia="en-US"/>
        </w:rPr>
      </w:pPr>
      <w:r>
        <w:rPr>
          <w:lang w:eastAsia="en-US"/>
        </w:rPr>
        <w:t>John begins with a public VMI with LINUX OS in initialized state.</w:t>
      </w:r>
    </w:p>
    <w:p w:rsidR="002A74B0" w:rsidRDefault="002A74B0" w:rsidP="002A74B0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Actions</w:t>
      </w:r>
    </w:p>
    <w:p w:rsidR="002A74B0" w:rsidRDefault="002A74B0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John selects a public VMI which has LINUX and appropriate application libraries initialized to run on a specific target machine type.</w:t>
      </w:r>
    </w:p>
    <w:p w:rsidR="002A74B0" w:rsidRDefault="002A74B0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John installs and initializes an application which manages his illegal activity.</w:t>
      </w:r>
    </w:p>
    <w:p w:rsidR="002A74B0" w:rsidRDefault="002A74B0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John then initiates a VM snapshot to save the VM state as a new shared VMI.</w:t>
      </w:r>
    </w:p>
    <w:p w:rsidR="002A74B0" w:rsidRDefault="002A74B0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John’s cohorts are then able to logon to the new VM under the standard LINUX login services that John manages.</w:t>
      </w:r>
    </w:p>
    <w:p w:rsidR="002A74B0" w:rsidRDefault="002A74B0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John also distributes the VMI name for other groups engaged in illegal activity to also use.</w:t>
      </w:r>
    </w:p>
    <w:p w:rsidR="002A74B0" w:rsidRDefault="002A74B0" w:rsidP="002A74B0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Results</w:t>
      </w:r>
    </w:p>
    <w:p w:rsidR="002A74B0" w:rsidRDefault="002A74B0" w:rsidP="002A74B0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There is a VM environment operating under John’s control supporting the purposes of the illegal activity.</w:t>
      </w:r>
    </w:p>
    <w:p w:rsidR="0011235A" w:rsidRDefault="002A74B0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lastRenderedPageBreak/>
        <w:t>The VMI which is tailored for illegal activity is ava</w:t>
      </w:r>
      <w:r w:rsidR="0011235A">
        <w:rPr>
          <w:lang w:eastAsia="en-US"/>
        </w:rPr>
        <w:t>ilable for other groups to also support other illegal activity.</w:t>
      </w:r>
    </w:p>
    <w:p w:rsidR="0011235A" w:rsidRDefault="0011235A" w:rsidP="0011235A">
      <w:pPr>
        <w:pStyle w:val="ListParagraph"/>
        <w:numPr>
          <w:ilvl w:val="1"/>
          <w:numId w:val="39"/>
        </w:numPr>
        <w:rPr>
          <w:lang w:eastAsia="en-US"/>
        </w:rPr>
      </w:pPr>
      <w:r>
        <w:rPr>
          <w:lang w:eastAsia="en-US"/>
        </w:rPr>
        <w:t>Challenges for interception</w:t>
      </w:r>
    </w:p>
    <w:p w:rsidR="0011235A" w:rsidRDefault="0011235A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The VMI is hardware and VMM specific.  The target hardware platform may be cloud service provider specific.</w:t>
      </w:r>
    </w:p>
    <w:p w:rsidR="0011235A" w:rsidRDefault="0011235A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The identities of the users of the VM may not be</w:t>
      </w:r>
      <w:r w:rsidR="00353C68">
        <w:rPr>
          <w:lang w:eastAsia="en-US"/>
        </w:rPr>
        <w:t xml:space="preserve"> known to the cloud service provider</w:t>
      </w:r>
      <w:r>
        <w:rPr>
          <w:lang w:eastAsia="en-US"/>
        </w:rPr>
        <w:t xml:space="preserve"> since the user identity management on the VM is by the system administrator of the hosted OS.</w:t>
      </w:r>
    </w:p>
    <w:p w:rsidR="0011235A" w:rsidRDefault="0011235A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The identities of the VMIs are cloud service provider, VMM specific.</w:t>
      </w:r>
    </w:p>
    <w:p w:rsidR="0011235A" w:rsidRDefault="00353C68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Identifying the target OS may not be known by the cloud service provider, but require parsing the VMI.</w:t>
      </w:r>
    </w:p>
    <w:p w:rsidR="00B06003" w:rsidRPr="000D5CF9" w:rsidRDefault="00B06003" w:rsidP="0011235A">
      <w:pPr>
        <w:pStyle w:val="ListParagraph"/>
        <w:numPr>
          <w:ilvl w:val="2"/>
          <w:numId w:val="39"/>
        </w:numPr>
        <w:rPr>
          <w:lang w:eastAsia="en-US"/>
        </w:rPr>
      </w:pPr>
      <w:r>
        <w:rPr>
          <w:lang w:eastAsia="en-US"/>
        </w:rPr>
        <w:t>Identifying relevant data may require reverse engineering the application since the source code may not be available and then parsing the VMI.</w:t>
      </w:r>
      <w:bookmarkStart w:id="2" w:name="_GoBack"/>
      <w:bookmarkEnd w:id="2"/>
    </w:p>
    <w:bookmarkEnd w:id="0"/>
    <w:bookmarkEnd w:id="1"/>
    <w:p w:rsidR="00C04D2D" w:rsidRDefault="00F70E3F" w:rsidP="00C04D2D">
      <w:pPr>
        <w:rPr>
          <w:lang w:eastAsia="en-US"/>
        </w:rPr>
      </w:pPr>
      <w:r>
        <w:rPr>
          <w:lang w:eastAsia="en-US"/>
        </w:rPr>
        <w:t xml:space="preserve">***************************End of first </w:t>
      </w:r>
      <w:r w:rsidR="0019590C">
        <w:rPr>
          <w:lang w:eastAsia="en-US"/>
        </w:rPr>
        <w:t>addition</w:t>
      </w:r>
      <w:r>
        <w:rPr>
          <w:lang w:eastAsia="en-US"/>
        </w:rPr>
        <w:t>**********************************</w:t>
      </w:r>
    </w:p>
    <w:p w:rsidR="00A45197" w:rsidRDefault="0019590C" w:rsidP="0019590C">
      <w:pPr>
        <w:pStyle w:val="Heading2"/>
        <w:numPr>
          <w:ilvl w:val="0"/>
          <w:numId w:val="24"/>
        </w:numPr>
        <w:rPr>
          <w:rStyle w:val="Strong"/>
        </w:rPr>
      </w:pPr>
      <w:r>
        <w:rPr>
          <w:rStyle w:val="Strong"/>
        </w:rPr>
        <w:t>R</w:t>
      </w:r>
      <w:r w:rsidR="00C04D2D">
        <w:rPr>
          <w:rStyle w:val="Strong"/>
        </w:rPr>
        <w:t>ecommendation</w:t>
      </w:r>
    </w:p>
    <w:p w:rsidR="0019590C" w:rsidRPr="0019590C" w:rsidRDefault="0019590C" w:rsidP="0019590C">
      <w:pPr>
        <w:rPr>
          <w:lang w:eastAsia="en-US"/>
        </w:rPr>
      </w:pPr>
      <w:r>
        <w:rPr>
          <w:lang w:eastAsia="en-US"/>
        </w:rPr>
        <w:t xml:space="preserve">Discuss and adopt the proposed </w:t>
      </w:r>
      <w:r w:rsidR="002A74B0">
        <w:rPr>
          <w:lang w:eastAsia="en-US"/>
        </w:rPr>
        <w:t>use case</w:t>
      </w:r>
      <w:r>
        <w:rPr>
          <w:lang w:eastAsia="en-US"/>
        </w:rPr>
        <w:t xml:space="preserve"> in a new </w:t>
      </w:r>
      <w:r w:rsidR="002A74B0">
        <w:rPr>
          <w:lang w:eastAsia="en-US"/>
        </w:rPr>
        <w:t xml:space="preserve">use case </w:t>
      </w:r>
      <w:r>
        <w:rPr>
          <w:lang w:eastAsia="en-US"/>
        </w:rPr>
        <w:t>section of the cloud services living document.</w:t>
      </w:r>
    </w:p>
    <w:p w:rsidR="00C04D2D" w:rsidRPr="00C04D2D" w:rsidRDefault="00C04D2D" w:rsidP="00C04D2D">
      <w:pPr>
        <w:rPr>
          <w:rStyle w:val="Strong"/>
          <w:b w:val="0"/>
          <w:bCs w:val="0"/>
          <w:lang w:eastAsia="en-US"/>
        </w:rPr>
      </w:pPr>
    </w:p>
    <w:sectPr w:rsidR="00C04D2D" w:rsidRPr="00C04D2D" w:rsidSect="001D64DD">
      <w:headerReference w:type="default" r:id="rId8"/>
      <w:footerReference w:type="default" r:id="rId9"/>
      <w:type w:val="continuous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87F" w:rsidRDefault="0008087F">
      <w:r>
        <w:separator/>
      </w:r>
    </w:p>
  </w:endnote>
  <w:endnote w:type="continuationSeparator" w:id="0">
    <w:p w:rsidR="0008087F" w:rsidRDefault="0008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E83" w:rsidRDefault="004E7E83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4E7E83" w:rsidRDefault="004E7E83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4E7E83" w:rsidRDefault="004E7E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87F" w:rsidRDefault="0008087F">
      <w:r>
        <w:separator/>
      </w:r>
    </w:p>
  </w:footnote>
  <w:footnote w:type="continuationSeparator" w:id="0">
    <w:p w:rsidR="0008087F" w:rsidRDefault="00080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E83" w:rsidRPr="00A003FC" w:rsidRDefault="004E7E83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SA WG3 </w:t>
    </w:r>
    <w:proofErr w:type="spellStart"/>
    <w:r w:rsidRPr="002A4801">
      <w:rPr>
        <w:b/>
        <w:bCs/>
        <w:sz w:val="18"/>
        <w:lang w:val="fr-FR"/>
      </w:rPr>
      <w:t>Temporary</w:t>
    </w:r>
    <w:proofErr w:type="spellEnd"/>
    <w:r w:rsidRPr="002A4801">
      <w:rPr>
        <w:b/>
        <w:bCs/>
        <w:sz w:val="18"/>
        <w:lang w:val="fr-FR"/>
      </w:rPr>
      <w:t xml:space="preserve"> Document</w:t>
    </w:r>
  </w:p>
  <w:p w:rsidR="004E7E83" w:rsidRPr="00A003FC" w:rsidRDefault="004E7E83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 w:rsidR="00B06003"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4E7E83" w:rsidRDefault="004E7E83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4E7E83" w:rsidRDefault="004E7E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E6635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74AF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D92A9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DF8D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756D3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680F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12C8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A28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7F39AA"/>
    <w:multiLevelType w:val="hybridMultilevel"/>
    <w:tmpl w:val="EFA07B58"/>
    <w:lvl w:ilvl="0" w:tplc="005C21E0"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45464C"/>
    <w:multiLevelType w:val="hybridMultilevel"/>
    <w:tmpl w:val="788E7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4E514491"/>
    <w:multiLevelType w:val="hybridMultilevel"/>
    <w:tmpl w:val="A7362CCA"/>
    <w:lvl w:ilvl="0" w:tplc="292014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B248A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2C40"/>
    <w:multiLevelType w:val="hybridMultilevel"/>
    <w:tmpl w:val="E4EA961A"/>
    <w:lvl w:ilvl="0" w:tplc="E878E098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14"/>
  </w:num>
  <w:num w:numId="8">
    <w:abstractNumId w:val="25"/>
  </w:num>
  <w:num w:numId="9">
    <w:abstractNumId w:val="13"/>
  </w:num>
  <w:num w:numId="10">
    <w:abstractNumId w:val="22"/>
  </w:num>
  <w:num w:numId="11">
    <w:abstractNumId w:val="12"/>
  </w:num>
  <w:num w:numId="12">
    <w:abstractNumId w:val="17"/>
  </w:num>
  <w:num w:numId="13">
    <w:abstractNumId w:val="22"/>
  </w:num>
  <w:num w:numId="14">
    <w:abstractNumId w:val="22"/>
  </w:num>
  <w:num w:numId="15">
    <w:abstractNumId w:val="22"/>
  </w:num>
  <w:num w:numId="16">
    <w:abstractNumId w:val="21"/>
  </w:num>
  <w:num w:numId="17">
    <w:abstractNumId w:val="16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9"/>
  </w:num>
  <w:num w:numId="21">
    <w:abstractNumId w:val="11"/>
  </w:num>
  <w:num w:numId="22">
    <w:abstractNumId w:val="15"/>
  </w:num>
  <w:num w:numId="23">
    <w:abstractNumId w:val="24"/>
  </w:num>
  <w:num w:numId="24">
    <w:abstractNumId w:val="26"/>
  </w:num>
  <w:num w:numId="25">
    <w:abstractNumId w:val="28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7"/>
  </w:num>
  <w:num w:numId="36">
    <w:abstractNumId w:val="29"/>
  </w:num>
  <w:num w:numId="37">
    <w:abstractNumId w:val="20"/>
  </w:num>
  <w:num w:numId="38">
    <w:abstractNumId w:val="18"/>
  </w:num>
  <w:num w:numId="39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87F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D5CF9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403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235A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0C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290E"/>
    <w:rsid w:val="00203442"/>
    <w:rsid w:val="002034D2"/>
    <w:rsid w:val="0020440F"/>
    <w:rsid w:val="00205851"/>
    <w:rsid w:val="00205F29"/>
    <w:rsid w:val="00206C71"/>
    <w:rsid w:val="00210E69"/>
    <w:rsid w:val="0021121C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826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A74B0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3CE0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5F7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3A0E"/>
    <w:rsid w:val="00353C68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BFE"/>
    <w:rsid w:val="00383D1A"/>
    <w:rsid w:val="00384B8D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0DC0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B9B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1B3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5D1"/>
    <w:rsid w:val="004E6CA3"/>
    <w:rsid w:val="004E7E8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07ADF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BC6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497B"/>
    <w:rsid w:val="005E64E2"/>
    <w:rsid w:val="005E7163"/>
    <w:rsid w:val="005E7D0A"/>
    <w:rsid w:val="005F040B"/>
    <w:rsid w:val="005F0A7F"/>
    <w:rsid w:val="005F1D22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3A0B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2504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1CED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685C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3C74"/>
    <w:rsid w:val="006C5F99"/>
    <w:rsid w:val="006C623D"/>
    <w:rsid w:val="006D0757"/>
    <w:rsid w:val="006D1269"/>
    <w:rsid w:val="006D2468"/>
    <w:rsid w:val="006D497E"/>
    <w:rsid w:val="006E1C02"/>
    <w:rsid w:val="006E1F1E"/>
    <w:rsid w:val="006E6000"/>
    <w:rsid w:val="006E6269"/>
    <w:rsid w:val="006E70F5"/>
    <w:rsid w:val="006E758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1546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936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AB"/>
    <w:rsid w:val="00864066"/>
    <w:rsid w:val="00864C12"/>
    <w:rsid w:val="00864F83"/>
    <w:rsid w:val="008717FF"/>
    <w:rsid w:val="008719DB"/>
    <w:rsid w:val="00871E78"/>
    <w:rsid w:val="00872555"/>
    <w:rsid w:val="00872A26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121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3FFF"/>
    <w:rsid w:val="009342E0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6CD2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632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102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35E2"/>
    <w:rsid w:val="009F3F88"/>
    <w:rsid w:val="009F44D7"/>
    <w:rsid w:val="009F4CA7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3D5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97"/>
    <w:rsid w:val="00A451A7"/>
    <w:rsid w:val="00A4597B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42D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3DFC"/>
    <w:rsid w:val="00A94506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2CD"/>
    <w:rsid w:val="00AF03AD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06003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4CEB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4C73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4D2D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58B7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52B2"/>
    <w:rsid w:val="00D769D3"/>
    <w:rsid w:val="00D777DC"/>
    <w:rsid w:val="00D81E8E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0BEC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7B6D"/>
    <w:rsid w:val="00E77D51"/>
    <w:rsid w:val="00E83636"/>
    <w:rsid w:val="00E84B5E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179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0E3F"/>
    <w:rsid w:val="00F720F4"/>
    <w:rsid w:val="00F721AE"/>
    <w:rsid w:val="00F7269E"/>
    <w:rsid w:val="00F738AC"/>
    <w:rsid w:val="00F75EFD"/>
    <w:rsid w:val="00F7640D"/>
    <w:rsid w:val="00F7672F"/>
    <w:rsid w:val="00F804B2"/>
    <w:rsid w:val="00F82F63"/>
    <w:rsid w:val="00F83304"/>
    <w:rsid w:val="00F8388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452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CE0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3CE0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3CE0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3CE0"/>
    <w:rPr>
      <w:rFonts w:ascii="Arial" w:hAnsi="Arial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3CE0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3CE0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3CE0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3CE0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3CE0"/>
    <w:rPr>
      <w:rFonts w:ascii="Arial" w:hAnsi="Arial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3CE0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3CE0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2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120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creator>Template: M Pope</dc:creator>
  <cp:lastModifiedBy>Greg</cp:lastModifiedBy>
  <cp:revision>7</cp:revision>
  <cp:lastPrinted>2003-09-26T15:29:00Z</cp:lastPrinted>
  <dcterms:created xsi:type="dcterms:W3CDTF">2012-01-16T14:33:00Z</dcterms:created>
  <dcterms:modified xsi:type="dcterms:W3CDTF">2012-01-17T08:12:00Z</dcterms:modified>
</cp:coreProperties>
</file>